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51D92F49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0B633B">
        <w:rPr>
          <w:b/>
          <w:color w:val="FF5200" w:themeColor="accent2"/>
          <w:sz w:val="36"/>
          <w:szCs w:val="36"/>
        </w:rPr>
        <w:t>názvem „</w:t>
      </w:r>
      <w:r w:rsidR="000B633B" w:rsidRPr="000B633B">
        <w:rPr>
          <w:b/>
          <w:color w:val="FF5200" w:themeColor="accent2"/>
          <w:sz w:val="36"/>
          <w:szCs w:val="36"/>
        </w:rPr>
        <w:t xml:space="preserve">Oprava přejezdových zabezpečovacích </w:t>
      </w:r>
      <w:r w:rsidR="000B633B" w:rsidRPr="0004022E">
        <w:rPr>
          <w:b/>
          <w:color w:val="FF5200" w:themeColor="accent2"/>
          <w:sz w:val="36"/>
          <w:szCs w:val="36"/>
        </w:rPr>
        <w:t>zařízení v úseku Brniště – Rynoltice</w:t>
      </w:r>
      <w:r w:rsidRPr="0004022E">
        <w:rPr>
          <w:b/>
          <w:color w:val="FF5200" w:themeColor="accent2"/>
          <w:sz w:val="36"/>
          <w:szCs w:val="36"/>
        </w:rPr>
        <w:t xml:space="preserve">“ vedené pod </w:t>
      </w:r>
      <w:r w:rsidRPr="0004022E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04022E" w:rsidRPr="0004022E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79340/2026-SŽ-GŘ-O15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7D1A56CF" w14:textId="19EA3470" w:rsidR="00FE429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08862632" w:history="1">
            <w:r w:rsidR="00FE4290" w:rsidRPr="00D64A07">
              <w:rPr>
                <w:rStyle w:val="Hypertextovodkaz"/>
              </w:rPr>
              <w:t>Kapitola č. 1 Všeobecné informace o dodavateli</w:t>
            </w:r>
            <w:r w:rsidR="00FE4290">
              <w:rPr>
                <w:noProof/>
                <w:webHidden/>
              </w:rPr>
              <w:tab/>
            </w:r>
            <w:r w:rsidR="00FE4290">
              <w:rPr>
                <w:noProof/>
                <w:webHidden/>
              </w:rPr>
              <w:fldChar w:fldCharType="begin"/>
            </w:r>
            <w:r w:rsidR="00FE4290">
              <w:rPr>
                <w:noProof/>
                <w:webHidden/>
              </w:rPr>
              <w:instrText xml:space="preserve"> PAGEREF _Toc208862632 \h </w:instrText>
            </w:r>
            <w:r w:rsidR="00FE4290">
              <w:rPr>
                <w:noProof/>
                <w:webHidden/>
              </w:rPr>
            </w:r>
            <w:r w:rsidR="00FE4290">
              <w:rPr>
                <w:noProof/>
                <w:webHidden/>
              </w:rPr>
              <w:fldChar w:fldCharType="separate"/>
            </w:r>
            <w:r w:rsidR="00FE4290">
              <w:rPr>
                <w:noProof/>
                <w:webHidden/>
              </w:rPr>
              <w:t>2</w:t>
            </w:r>
            <w:r w:rsidR="00FE4290">
              <w:rPr>
                <w:noProof/>
                <w:webHidden/>
              </w:rPr>
              <w:fldChar w:fldCharType="end"/>
            </w:r>
          </w:hyperlink>
        </w:p>
        <w:p w14:paraId="768148A5" w14:textId="61C2E513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3" w:history="1">
            <w:r w:rsidRPr="00D64A07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CCF1C" w14:textId="48B82FA5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4" w:history="1">
            <w:r w:rsidRPr="00D64A07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25809" w14:textId="32575CC8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5" w:history="1">
            <w:r w:rsidRPr="00D64A07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83C91" w14:textId="7EFB78B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6" w:history="1">
            <w:r w:rsidRPr="00D64A07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864B5" w14:textId="39DEE73C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7" w:history="1">
            <w:r w:rsidRPr="00D64A07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C7262" w14:textId="07287470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8" w:history="1">
            <w:r w:rsidRPr="00D64A07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CF28A" w14:textId="5CD7A598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9" w:history="1">
            <w:r w:rsidRPr="00D64A07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18946" w14:textId="77192ED5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0" w:history="1">
            <w:r w:rsidRPr="00D64A07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C26E9" w14:textId="0FD29129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1" w:history="1">
            <w:r w:rsidRPr="00D64A07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D8272" w14:textId="4CE3050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2" w:history="1">
            <w:r w:rsidRPr="00D64A07">
              <w:rPr>
                <w:rStyle w:val="Hypertextovodkaz"/>
              </w:rPr>
              <w:t>Kapitola č. 11 Přehled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24C65" w14:textId="0FB7F556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3" w:history="1">
            <w:r w:rsidRPr="00D64A07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0886263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6263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0886263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0886263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2DC97992" w:rsidR="00D6532E" w:rsidRPr="006564BB" w:rsidRDefault="00D6532E" w:rsidP="00EF4E96">
      <w:pPr>
        <w:pStyle w:val="Nadpisbezsl1-1"/>
        <w:jc w:val="both"/>
      </w:pPr>
      <w:bookmarkStart w:id="8" w:name="_Toc208862636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4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CC36C8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CC36C8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CC36C8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5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CC36C8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CC36C8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CC36C8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CC36C8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CC36C8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CC36C8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3E2D9C47" w14:textId="77777777" w:rsidR="00D6532E" w:rsidRPr="00A804F0" w:rsidRDefault="00D6532E" w:rsidP="00C52A6F">
      <w:pPr>
        <w:spacing w:after="120"/>
        <w:jc w:val="both"/>
        <w:rPr>
          <w:rFonts w:ascii="Verdana" w:hAnsi="Verdana" w:cstheme="minorHAnsi"/>
          <w:highlight w:val="green"/>
        </w:rPr>
      </w:pPr>
      <w:r w:rsidRPr="00A804F0">
        <w:rPr>
          <w:rFonts w:ascii="Verdana" w:hAnsi="Verdana" w:cstheme="minorHAnsi"/>
          <w:highlight w:val="green"/>
        </w:rPr>
        <w:t>Výše uvedené hodnoty Ročního obratu jsou doloženy výkazy zisků a ztrát nebo obdobným dokladem podle právního řádu země sídla dodavatele v příloze k tomuto prohlášení.</w:t>
      </w:r>
    </w:p>
    <w:p w14:paraId="76D114A6" w14:textId="77777777" w:rsidR="00D6532E" w:rsidRPr="006564BB" w:rsidRDefault="00D6532E" w:rsidP="00C52A6F">
      <w:pPr>
        <w:jc w:val="both"/>
        <w:rPr>
          <w:rFonts w:ascii="Verdana" w:hAnsi="Verdana" w:cstheme="minorHAnsi"/>
        </w:rPr>
      </w:pPr>
      <w:r w:rsidRPr="00A804F0">
        <w:rPr>
          <w:rFonts w:ascii="Verdana" w:hAnsi="Verdana" w:cstheme="minorHAnsi"/>
          <w:b/>
          <w:highlight w:val="green"/>
        </w:rPr>
        <w:t>Přílohy:</w:t>
      </w:r>
      <w:r w:rsidRPr="00A804F0">
        <w:rPr>
          <w:rFonts w:ascii="Verdana" w:hAnsi="Verdana" w:cstheme="minorHAnsi"/>
          <w:highlight w:val="green"/>
        </w:rPr>
        <w:t xml:space="preserve"> výkazy zisků a ztrát nebo obdobný doklad podle právního řádu země sídla dodavatele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0886263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61765645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>požadovaných v čl. 8.</w:t>
            </w:r>
            <w:r w:rsidR="000B633B">
              <w:rPr>
                <w:b/>
              </w:rPr>
              <w:t>6</w:t>
            </w:r>
            <w:r w:rsidRPr="00FF1BC8">
              <w:rPr>
                <w:b/>
              </w:rPr>
              <w:t xml:space="preserve">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</w:t>
            </w:r>
            <w:r w:rsidR="00DD63D8" w:rsidRPr="000B633B">
              <w:rPr>
                <w:b/>
              </w:rPr>
              <w:t>posledních 5 let</w:t>
            </w:r>
            <w:r w:rsidR="00DD63D8" w:rsidRPr="00AD792A">
              <w:rPr>
                <w:b/>
              </w:rPr>
              <w:t xml:space="preserve">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736831D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</w:t>
      </w:r>
      <w:r w:rsidR="000B633B">
        <w:t>2</w:t>
      </w:r>
      <w:r w:rsidR="0A1339A7">
        <w:t xml:space="preserve">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0886263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7797" w:type="dxa"/>
        <w:tblLayout w:type="fixed"/>
        <w:tblLook w:val="04E0" w:firstRow="1" w:lastRow="1" w:firstColumn="1" w:lastColumn="0" w:noHBand="0" w:noVBand="1"/>
      </w:tblPr>
      <w:tblGrid>
        <w:gridCol w:w="3544"/>
        <w:gridCol w:w="4253"/>
      </w:tblGrid>
      <w:tr w:rsidR="008B4003" w:rsidRPr="00EE3C5F" w14:paraId="3BC61869" w14:textId="77777777" w:rsidTr="000B63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4253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0B63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0B63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0B63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0B63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0B63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0B633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08862639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7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8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Popis předmětu plnění </w:t>
            </w:r>
            <w:proofErr w:type="gramStart"/>
            <w:r w:rsidRPr="00833899">
              <w:rPr>
                <w:sz w:val="16"/>
                <w:szCs w:val="16"/>
              </w:rPr>
              <w:t>zakázky - v</w:t>
            </w:r>
            <w:proofErr w:type="gramEnd"/>
            <w:r w:rsidRPr="00833899">
              <w:rPr>
                <w:sz w:val="16"/>
                <w:szCs w:val="16"/>
              </w:rPr>
              <w:t>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Doba trvání </w:t>
            </w:r>
            <w:proofErr w:type="gramStart"/>
            <w:r w:rsidRPr="00833899">
              <w:rPr>
                <w:sz w:val="16"/>
                <w:szCs w:val="16"/>
              </w:rPr>
              <w:t>zkušenosti - délka</w:t>
            </w:r>
            <w:proofErr w:type="gramEnd"/>
            <w:r w:rsidRPr="00833899">
              <w:rPr>
                <w:sz w:val="16"/>
                <w:szCs w:val="16"/>
              </w:rPr>
              <w:t xml:space="preserve">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Objednatel zakázky (obch. firma/název a sídlo a kontaktní osoba </w:t>
            </w:r>
            <w:proofErr w:type="gramStart"/>
            <w:r w:rsidRPr="00833899">
              <w:rPr>
                <w:sz w:val="16"/>
                <w:szCs w:val="16"/>
              </w:rPr>
              <w:t>objednatele - jméno</w:t>
            </w:r>
            <w:proofErr w:type="gramEnd"/>
            <w:r w:rsidRPr="00833899">
              <w:rPr>
                <w:sz w:val="16"/>
                <w:szCs w:val="16"/>
              </w:rPr>
              <w:t>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</w:t>
            </w:r>
            <w:proofErr w:type="gramStart"/>
            <w:r w:rsidRPr="00833899">
              <w:rPr>
                <w:b w:val="0"/>
                <w:sz w:val="16"/>
                <w:szCs w:val="16"/>
              </w:rPr>
              <w:t xml:space="preserve">činností </w:t>
            </w:r>
            <w:r w:rsidR="00170521" w:rsidRPr="00170521">
              <w:rPr>
                <w:b w:val="0"/>
                <w:sz w:val="16"/>
                <w:szCs w:val="16"/>
              </w:rPr>
              <w:t>- v</w:t>
            </w:r>
            <w:proofErr w:type="gramEnd"/>
            <w:r w:rsidR="00170521" w:rsidRPr="00170521">
              <w:rPr>
                <w:b w:val="0"/>
                <w:sz w:val="16"/>
                <w:szCs w:val="16"/>
              </w:rPr>
              <w:t xml:space="preserve">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2F4FEE32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</w:t>
      </w:r>
      <w:r w:rsidRPr="000B633B">
        <w:t xml:space="preserve">výstavbě / </w:t>
      </w:r>
      <w:r w:rsidR="007A2277" w:rsidRPr="000B633B">
        <w:t xml:space="preserve">autorizace pro ověřování výsledků zeměměřických činností </w:t>
      </w:r>
      <w:r w:rsidRPr="000B633B">
        <w:t>či jiná odborná způs</w:t>
      </w:r>
      <w:r>
        <w:t xml:space="preserve">obilost: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0886264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0886264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3D106291" w:rsidR="00066766" w:rsidRDefault="00EB5220" w:rsidP="00EB5220">
      <w:pPr>
        <w:pStyle w:val="Nadpisbezsl1-1"/>
      </w:pPr>
      <w:bookmarkStart w:id="14" w:name="_Toc208862642"/>
      <w:r>
        <w:lastRenderedPageBreak/>
        <w:t xml:space="preserve">Kapitola č. </w:t>
      </w:r>
      <w:r w:rsidR="00D84A9C">
        <w:t xml:space="preserve">11 </w:t>
      </w:r>
      <w:r w:rsidR="00236D43">
        <w:t xml:space="preserve">Přehled </w:t>
      </w:r>
      <w:r>
        <w:t>technických zařízení</w:t>
      </w:r>
      <w:r w:rsidR="00166978">
        <w:rPr>
          <w:rStyle w:val="Znakapoznpodarou"/>
        </w:rPr>
        <w:footnoteReference w:id="9"/>
      </w:r>
      <w:bookmarkEnd w:id="14"/>
    </w:p>
    <w:p w14:paraId="56257118" w14:textId="63AD6562" w:rsidR="00EB5220" w:rsidRPr="00D36729" w:rsidRDefault="00EB5220" w:rsidP="00EB5220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="00D339E2" w:rsidRPr="00D339E2">
        <w:rPr>
          <w:b/>
        </w:rPr>
        <w:t xml:space="preserve"> </w:t>
      </w:r>
      <w:r w:rsidR="00D339E2"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EB5220" w:rsidRPr="00D36729" w14:paraId="4ACC684A" w14:textId="77777777" w:rsidTr="00EF4E96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5BE84F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EC141D" w14:textId="2F81E859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EB5220" w:rsidRPr="00D36729" w14:paraId="5FAC54AD" w14:textId="77777777" w:rsidTr="00EF4E96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9AADD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C9ACE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BBA55B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C369B4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BAE977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9B7A95" w14:textId="77777777" w:rsidR="00EB5220" w:rsidRPr="006F0B82" w:rsidDel="00E4519B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A85D1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EB5220" w:rsidRPr="00D36729" w14:paraId="6596E3BD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2045983309"/>
            <w:placeholder>
              <w:docPart w:val="A96FE4367636458096E39FE8C4A510CD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396210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8977842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3EB43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19744366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17152F1A" w14:textId="113635A8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403029712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CB00B" w14:textId="10112A6B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8011158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BA674B" w14:textId="75BF66BA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12305823"/>
            <w:placeholder>
              <w:docPart w:val="0E37945E2751455F937F86B0E056D2F2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198527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27819868"/>
            <w:placeholder>
              <w:docPart w:val="7C03006BB19A439CAE39F478359EC3A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16325C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53AAEEA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194925531"/>
            <w:placeholder>
              <w:docPart w:val="29702A461AD04D29B8AB754CCDFDC84E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ABAE36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4729323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D4744AE" w14:textId="4C90D728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3137317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522292BD" w14:textId="00CBC364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53773179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643A19" w14:textId="5D2BCE5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33245668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1597F8" w14:textId="778E8903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120015"/>
            <w:placeholder>
              <w:docPart w:val="D1B2E8CEA4A74583903A98555A713CE4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73B220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838472829"/>
            <w:placeholder>
              <w:docPart w:val="2986A86EEC87415ABDDFDC6BE2FD235D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555D6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5FBCAE31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851925908"/>
            <w:placeholder>
              <w:docPart w:val="BFAE2B4BF24242B286ACFE024C42970C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54F504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8206011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486228" w14:textId="5609693F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1514030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A9237" w14:textId="313EA9DF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033949390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F82139" w14:textId="553FC037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81405639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1F4800" w14:textId="1A57B425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18874397"/>
            <w:placeholder>
              <w:docPart w:val="7FEA08C0BD5A4CF1ACA785DB0166978E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9D5A2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4843670"/>
            <w:placeholder>
              <w:docPart w:val="719440240F7A4B6F96B7D9DD815F64D9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257314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D5DFF66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422925919"/>
            <w:placeholder>
              <w:docPart w:val="B3D878CB97054851AF5B72329E5C0182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73652A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914975750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FCF485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98144718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D5A40" w14:textId="29FB0C6D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72846235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BC0B1D" w14:textId="5124BA13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04048330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032469" w14:textId="536B458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78085148"/>
            <w:placeholder>
              <w:docPart w:val="805DA9831A2B418ABA16AD33D1F02920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98B7EB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473911"/>
            <w:placeholder>
              <w:docPart w:val="A7E9330A32D4422C881E3A8D762B0B31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D4A229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4D8CC235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111552015"/>
            <w:placeholder>
              <w:docPart w:val="8D0988D4A92A4A3097CCBBD67E255099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BB33D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91632436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B7F411" w14:textId="16935777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07870163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1AFFE6" w14:textId="54C660CA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73589859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7FE95" w14:textId="3374A55E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8255975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4E86C6" w14:textId="0B4E2F2C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11077648"/>
            <w:placeholder>
              <w:docPart w:val="8C788F6F507D4D83BC718D7DABC2994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95424E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91299452"/>
            <w:placeholder>
              <w:docPart w:val="5FF584066F5F4F90AAA72CE64A87469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1D8538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3B6C54F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469183627"/>
            <w:placeholder>
              <w:docPart w:val="5EFB8116204D40B7969E1C682C7D6BD1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C0357AD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51216601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7475B52" w14:textId="08EC6306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62745416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787199B" w14:textId="66B488C0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73083335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4EE075C" w14:textId="314C00EE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1440346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A9D02CE" w14:textId="533AFC9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58601108"/>
            <w:placeholder>
              <w:docPart w:val="52FDE6A6D0AA4885A11783194E71B36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815D06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57795701"/>
            <w:placeholder>
              <w:docPart w:val="006FC3B25FCD442C84F9C10D1DFB733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1DA6DE5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65BC1661" w14:textId="77777777" w:rsidR="00EB5220" w:rsidRPr="00D36729" w:rsidRDefault="00EB5220" w:rsidP="00EB5220">
      <w:pPr>
        <w:rPr>
          <w:rFonts w:ascii="Verdana" w:hAnsi="Verdana"/>
          <w:i/>
        </w:rPr>
      </w:pPr>
    </w:p>
    <w:p w14:paraId="7BB3674B" w14:textId="77777777" w:rsidR="00EB5220" w:rsidRDefault="00EB5220" w:rsidP="00EB5220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výpis z majetkové evidence nebo smlouva (min. o smlouvě budoucí)</w:t>
      </w:r>
    </w:p>
    <w:p w14:paraId="2C8EA334" w14:textId="7AFCB7E0" w:rsidR="00EB5220" w:rsidRDefault="00EB5220" w:rsidP="00EB5220">
      <w:pPr>
        <w:pStyle w:val="Textbezslovn"/>
        <w:tabs>
          <w:tab w:val="left" w:pos="851"/>
        </w:tabs>
      </w:pPr>
      <w:r w:rsidRPr="00B710D5">
        <w:t xml:space="preserve">Protokol o provedení provozní zkoušky jednotlivého konkrétního stroje nebo čestné prohlášení ve </w:t>
      </w:r>
      <w:r w:rsidRPr="000B633B">
        <w:t>smyslu čl. 19.3. Výzvy k podání</w:t>
      </w:r>
      <w:r>
        <w:t xml:space="preserve"> nabídk</w:t>
      </w:r>
      <w:r w:rsidR="00166978">
        <w:t>y</w:t>
      </w:r>
      <w:r>
        <w:t xml:space="preserve"> </w:t>
      </w:r>
      <w:r w:rsidRPr="00B710D5">
        <w:t xml:space="preserve">(požadováno u strojů, jež se řídí </w:t>
      </w:r>
      <w:r>
        <w:t>vnitřním předpisem SŽ V3</w:t>
      </w:r>
      <w:r w:rsidRPr="00B710D5">
        <w:t>)</w:t>
      </w: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0886264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0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CC36C8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CC36C8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F7BA" w14:textId="77777777" w:rsidR="00CC36C8" w:rsidRDefault="00CC36C8" w:rsidP="00962258">
      <w:pPr>
        <w:spacing w:after="0" w:line="240" w:lineRule="auto"/>
      </w:pPr>
      <w:r>
        <w:separator/>
      </w:r>
    </w:p>
  </w:endnote>
  <w:endnote w:type="continuationSeparator" w:id="0">
    <w:p w14:paraId="51A9569A" w14:textId="77777777" w:rsidR="00CC36C8" w:rsidRDefault="00CC36C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C450A" w14:textId="77777777" w:rsidR="00CC36C8" w:rsidRDefault="00CC36C8" w:rsidP="00962258">
      <w:pPr>
        <w:spacing w:after="0" w:line="240" w:lineRule="auto"/>
      </w:pPr>
      <w:r>
        <w:separator/>
      </w:r>
    </w:p>
  </w:footnote>
  <w:footnote w:type="continuationSeparator" w:id="0">
    <w:p w14:paraId="6C7BCBAB" w14:textId="77777777" w:rsidR="00CC36C8" w:rsidRDefault="00CC36C8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5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6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7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8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9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10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022E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633B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77F03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3209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36C8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2B86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96FE4367636458096E39FE8C4A510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B20B4A-CDAE-4725-B51A-1A79CDC989C5}"/>
      </w:docPartPr>
      <w:docPartBody>
        <w:p w:rsidR="00376800" w:rsidRDefault="00E27588" w:rsidP="00E27588">
          <w:pPr>
            <w:pStyle w:val="A96FE4367636458096E39FE8C4A510C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FDF0DA563EE4E3FAFBB41A2F83663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0E8ACB-39F5-4E45-9C1D-7FCCDD1B1E74}"/>
      </w:docPartPr>
      <w:docPartBody>
        <w:p w:rsidR="00376800" w:rsidRDefault="00E27588" w:rsidP="00E27588">
          <w:pPr>
            <w:pStyle w:val="DFDF0DA563EE4E3FAFBB41A2F836638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E37945E2751455F937F86B0E056D2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044727-768B-4664-89E8-975989F07A02}"/>
      </w:docPartPr>
      <w:docPartBody>
        <w:p w:rsidR="00376800" w:rsidRDefault="00E27588" w:rsidP="00E27588">
          <w:pPr>
            <w:pStyle w:val="0E37945E2751455F937F86B0E056D2F2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C03006BB19A439CAE39F478359EC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634F6E-CDE9-4CD0-B72D-7D14B951DD19}"/>
      </w:docPartPr>
      <w:docPartBody>
        <w:p w:rsidR="00376800" w:rsidRDefault="00E27588" w:rsidP="00E27588">
          <w:pPr>
            <w:pStyle w:val="7C03006BB19A439CAE39F478359EC3A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9702A461AD04D29B8AB754CCDFDC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DFC95B-56E1-4D73-9AEB-F1443647CB2C}"/>
      </w:docPartPr>
      <w:docPartBody>
        <w:p w:rsidR="00376800" w:rsidRDefault="00E27588" w:rsidP="00E27588">
          <w:pPr>
            <w:pStyle w:val="29702A461AD04D29B8AB754CCDFDC84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1B2E8CEA4A74583903A98555A713C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D6BD0-CF4F-477F-8EAD-DB731D5EE82A}"/>
      </w:docPartPr>
      <w:docPartBody>
        <w:p w:rsidR="00376800" w:rsidRDefault="00E27588" w:rsidP="00E27588">
          <w:pPr>
            <w:pStyle w:val="D1B2E8CEA4A74583903A98555A713CE4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986A86EEC87415ABDDFDC6BE2FD23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E515F-B93F-49CB-BA56-60A25AB4E27C}"/>
      </w:docPartPr>
      <w:docPartBody>
        <w:p w:rsidR="00376800" w:rsidRDefault="00E27588" w:rsidP="00E27588">
          <w:pPr>
            <w:pStyle w:val="2986A86EEC87415ABDDFDC6BE2FD235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FAE2B4BF24242B286ACFE024C4297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5F2B39-078A-4EC8-A072-108BEEA9C7F8}"/>
      </w:docPartPr>
      <w:docPartBody>
        <w:p w:rsidR="00376800" w:rsidRDefault="00E27588" w:rsidP="00E27588">
          <w:pPr>
            <w:pStyle w:val="BFAE2B4BF24242B286ACFE024C42970C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FEA08C0BD5A4CF1ACA785DB016697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9DA3E6-132E-40EF-A304-A83453A8C252}"/>
      </w:docPartPr>
      <w:docPartBody>
        <w:p w:rsidR="00376800" w:rsidRDefault="00E27588" w:rsidP="00E27588">
          <w:pPr>
            <w:pStyle w:val="7FEA08C0BD5A4CF1ACA785DB0166978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19440240F7A4B6F96B7D9DD815F64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79308-C392-4EB1-95ED-814ABA7CDD74}"/>
      </w:docPartPr>
      <w:docPartBody>
        <w:p w:rsidR="00376800" w:rsidRDefault="00E27588" w:rsidP="00E27588">
          <w:pPr>
            <w:pStyle w:val="719440240F7A4B6F96B7D9DD815F64D9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3D878CB97054851AF5B72329E5C01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77DBB4-2B5C-4CA5-A934-326BA008634D}"/>
      </w:docPartPr>
      <w:docPartBody>
        <w:p w:rsidR="00376800" w:rsidRDefault="00E27588" w:rsidP="00E27588">
          <w:pPr>
            <w:pStyle w:val="B3D878CB97054851AF5B72329E5C0182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40F1F4F42AA4587B6013DF4833F23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6A14B8-030F-4D2F-AD63-65076282C49B}"/>
      </w:docPartPr>
      <w:docPartBody>
        <w:p w:rsidR="00376800" w:rsidRDefault="00E27588" w:rsidP="00E27588">
          <w:pPr>
            <w:pStyle w:val="140F1F4F42AA4587B6013DF4833F23A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05DA9831A2B418ABA16AD33D1F029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6877D2-20E6-408C-B9B2-B2735ED7DA38}"/>
      </w:docPartPr>
      <w:docPartBody>
        <w:p w:rsidR="00376800" w:rsidRDefault="00E27588" w:rsidP="00E27588">
          <w:pPr>
            <w:pStyle w:val="805DA9831A2B418ABA16AD33D1F02920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7E9330A32D4422C881E3A8D762B0B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486176-5716-4309-968C-B6A19CE721CE}"/>
      </w:docPartPr>
      <w:docPartBody>
        <w:p w:rsidR="00376800" w:rsidRDefault="00E27588" w:rsidP="00E27588">
          <w:pPr>
            <w:pStyle w:val="A7E9330A32D4422C881E3A8D762B0B3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D0988D4A92A4A3097CCBBD67E2550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AC42F8-5F7B-4C94-B04E-196188E8F4A9}"/>
      </w:docPartPr>
      <w:docPartBody>
        <w:p w:rsidR="00376800" w:rsidRDefault="00E27588" w:rsidP="00E27588">
          <w:pPr>
            <w:pStyle w:val="8D0988D4A92A4A3097CCBBD67E255099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C788F6F507D4D83BC718D7DABC299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AAF266-536D-434F-8F67-FCB0AE1478D6}"/>
      </w:docPartPr>
      <w:docPartBody>
        <w:p w:rsidR="00376800" w:rsidRDefault="00E27588" w:rsidP="00E27588">
          <w:pPr>
            <w:pStyle w:val="8C788F6F507D4D83BC718D7DABC29948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FF584066F5F4F90AAA72CE64A8746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ACE98A-A59C-4D76-9383-A29A6BA4786A}"/>
      </w:docPartPr>
      <w:docPartBody>
        <w:p w:rsidR="00376800" w:rsidRDefault="00E27588" w:rsidP="00E27588">
          <w:pPr>
            <w:pStyle w:val="5FF584066F5F4F90AAA72CE64A87469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FB8116204D40B7969E1C682C7D6B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8AB343-18E4-4311-8D7E-E0737FC3D47F}"/>
      </w:docPartPr>
      <w:docPartBody>
        <w:p w:rsidR="00376800" w:rsidRDefault="00E27588" w:rsidP="00E27588">
          <w:pPr>
            <w:pStyle w:val="5EFB8116204D40B7969E1C682C7D6BD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2FDE6A6D0AA4885A11783194E71B3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9635D4-834B-488B-84F3-89C6D0FB7448}"/>
      </w:docPartPr>
      <w:docPartBody>
        <w:p w:rsidR="00376800" w:rsidRDefault="00E27588" w:rsidP="00E27588">
          <w:pPr>
            <w:pStyle w:val="52FDE6A6D0AA4885A11783194E71B368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06FC3B25FCD442C84F9C10D1DFB73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6DCDBE-94BA-41A1-A016-79BC8EDC5BD1}"/>
      </w:docPartPr>
      <w:docPartBody>
        <w:p w:rsidR="00376800" w:rsidRDefault="00E27588" w:rsidP="00E27588">
          <w:pPr>
            <w:pStyle w:val="006FC3B25FCD442C84F9C10D1DFB733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15FBE"/>
    <w:rsid w:val="002450A8"/>
    <w:rsid w:val="002479B1"/>
    <w:rsid w:val="00374734"/>
    <w:rsid w:val="00376800"/>
    <w:rsid w:val="0045525D"/>
    <w:rsid w:val="004B48D8"/>
    <w:rsid w:val="00581789"/>
    <w:rsid w:val="00592296"/>
    <w:rsid w:val="00677F03"/>
    <w:rsid w:val="006B7641"/>
    <w:rsid w:val="006C6A0E"/>
    <w:rsid w:val="00746B38"/>
    <w:rsid w:val="007C641A"/>
    <w:rsid w:val="008211BB"/>
    <w:rsid w:val="00925D65"/>
    <w:rsid w:val="00AC4100"/>
    <w:rsid w:val="00BC73A3"/>
    <w:rsid w:val="00C74C99"/>
    <w:rsid w:val="00CD0DBE"/>
    <w:rsid w:val="00CF089C"/>
    <w:rsid w:val="00E16E5B"/>
    <w:rsid w:val="00E27588"/>
    <w:rsid w:val="00E6073F"/>
    <w:rsid w:val="00E72350"/>
    <w:rsid w:val="00EF2B86"/>
    <w:rsid w:val="00F1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01D830D3C3604A0B9D4622A9B238A101">
    <w:name w:val="01D830D3C3604A0B9D4622A9B238A101"/>
    <w:rsid w:val="002479B1"/>
  </w:style>
  <w:style w:type="paragraph" w:customStyle="1" w:styleId="5E4CB930CAB544B99C6DA5A6DE116FBF">
    <w:name w:val="5E4CB930CAB544B99C6DA5A6DE116FBF"/>
    <w:rsid w:val="002479B1"/>
  </w:style>
  <w:style w:type="paragraph" w:customStyle="1" w:styleId="E8814A8204CB4E2B96C63DE241CC1963">
    <w:name w:val="E8814A8204CB4E2B96C63DE241CC1963"/>
    <w:rsid w:val="002479B1"/>
  </w:style>
  <w:style w:type="paragraph" w:customStyle="1" w:styleId="F0223890D67348F8B755B163E8331B6C">
    <w:name w:val="F0223890D67348F8B755B163E8331B6C"/>
    <w:rsid w:val="002479B1"/>
  </w:style>
  <w:style w:type="paragraph" w:customStyle="1" w:styleId="44A40BE0B0BE4E9C80629C011E10C9AF">
    <w:name w:val="44A40BE0B0BE4E9C80629C011E10C9AF"/>
    <w:rsid w:val="002479B1"/>
  </w:style>
  <w:style w:type="paragraph" w:customStyle="1" w:styleId="BDD92709007940F984FD98E15939C866">
    <w:name w:val="BDD92709007940F984FD98E15939C866"/>
    <w:rsid w:val="002479B1"/>
  </w:style>
  <w:style w:type="paragraph" w:customStyle="1" w:styleId="345634E01B6044FE81FD94811BFA95D8">
    <w:name w:val="345634E01B6044FE81FD94811BFA95D8"/>
    <w:rsid w:val="002479B1"/>
  </w:style>
  <w:style w:type="paragraph" w:customStyle="1" w:styleId="1EC13502801345FE90F79E76AE8A4B02">
    <w:name w:val="1EC13502801345FE90F79E76AE8A4B02"/>
    <w:rsid w:val="002479B1"/>
  </w:style>
  <w:style w:type="paragraph" w:customStyle="1" w:styleId="6ACE2DA58E754C649A53C259DCF7777E">
    <w:name w:val="6ACE2DA58E754C649A53C259DCF7777E"/>
    <w:rsid w:val="002479B1"/>
  </w:style>
  <w:style w:type="paragraph" w:customStyle="1" w:styleId="A96FE4367636458096E39FE8C4A510CD">
    <w:name w:val="A96FE4367636458096E39FE8C4A510CD"/>
    <w:rsid w:val="002450A8"/>
  </w:style>
  <w:style w:type="paragraph" w:customStyle="1" w:styleId="DFDF0DA563EE4E3FAFBB41A2F836638D">
    <w:name w:val="DFDF0DA563EE4E3FAFBB41A2F836638D"/>
    <w:rsid w:val="002450A8"/>
  </w:style>
  <w:style w:type="paragraph" w:customStyle="1" w:styleId="0E37945E2751455F937F86B0E056D2F2">
    <w:name w:val="0E37945E2751455F937F86B0E056D2F2"/>
    <w:rsid w:val="002450A8"/>
  </w:style>
  <w:style w:type="paragraph" w:customStyle="1" w:styleId="7C03006BB19A439CAE39F478359EC3AE">
    <w:name w:val="7C03006BB19A439CAE39F478359EC3AE"/>
    <w:rsid w:val="002450A8"/>
  </w:style>
  <w:style w:type="paragraph" w:customStyle="1" w:styleId="29702A461AD04D29B8AB754CCDFDC84E">
    <w:name w:val="29702A461AD04D29B8AB754CCDFDC84E"/>
    <w:rsid w:val="002450A8"/>
  </w:style>
  <w:style w:type="paragraph" w:customStyle="1" w:styleId="D1B2E8CEA4A74583903A98555A713CE4">
    <w:name w:val="D1B2E8CEA4A74583903A98555A713CE4"/>
    <w:rsid w:val="002450A8"/>
  </w:style>
  <w:style w:type="paragraph" w:customStyle="1" w:styleId="2986A86EEC87415ABDDFDC6BE2FD235D">
    <w:name w:val="2986A86EEC87415ABDDFDC6BE2FD235D"/>
    <w:rsid w:val="002450A8"/>
  </w:style>
  <w:style w:type="paragraph" w:customStyle="1" w:styleId="BFAE2B4BF24242B286ACFE024C42970C">
    <w:name w:val="BFAE2B4BF24242B286ACFE024C42970C"/>
    <w:rsid w:val="002450A8"/>
  </w:style>
  <w:style w:type="paragraph" w:customStyle="1" w:styleId="7FEA08C0BD5A4CF1ACA785DB0166978E">
    <w:name w:val="7FEA08C0BD5A4CF1ACA785DB0166978E"/>
    <w:rsid w:val="002450A8"/>
  </w:style>
  <w:style w:type="paragraph" w:customStyle="1" w:styleId="719440240F7A4B6F96B7D9DD815F64D9">
    <w:name w:val="719440240F7A4B6F96B7D9DD815F64D9"/>
    <w:rsid w:val="002450A8"/>
  </w:style>
  <w:style w:type="paragraph" w:customStyle="1" w:styleId="B3D878CB97054851AF5B72329E5C0182">
    <w:name w:val="B3D878CB97054851AF5B72329E5C0182"/>
    <w:rsid w:val="002450A8"/>
  </w:style>
  <w:style w:type="paragraph" w:customStyle="1" w:styleId="140F1F4F42AA4587B6013DF4833F23A1">
    <w:name w:val="140F1F4F42AA4587B6013DF4833F23A1"/>
    <w:rsid w:val="002450A8"/>
  </w:style>
  <w:style w:type="paragraph" w:customStyle="1" w:styleId="805DA9831A2B418ABA16AD33D1F02920">
    <w:name w:val="805DA9831A2B418ABA16AD33D1F02920"/>
    <w:rsid w:val="002450A8"/>
  </w:style>
  <w:style w:type="paragraph" w:customStyle="1" w:styleId="A7E9330A32D4422C881E3A8D762B0B31">
    <w:name w:val="A7E9330A32D4422C881E3A8D762B0B31"/>
    <w:rsid w:val="002450A8"/>
  </w:style>
  <w:style w:type="paragraph" w:customStyle="1" w:styleId="8D0988D4A92A4A3097CCBBD67E255099">
    <w:name w:val="8D0988D4A92A4A3097CCBBD67E255099"/>
    <w:rsid w:val="002450A8"/>
  </w:style>
  <w:style w:type="paragraph" w:customStyle="1" w:styleId="8C788F6F507D4D83BC718D7DABC29948">
    <w:name w:val="8C788F6F507D4D83BC718D7DABC29948"/>
    <w:rsid w:val="002450A8"/>
  </w:style>
  <w:style w:type="paragraph" w:customStyle="1" w:styleId="5FF584066F5F4F90AAA72CE64A87469B">
    <w:name w:val="5FF584066F5F4F90AAA72CE64A87469B"/>
    <w:rsid w:val="002450A8"/>
  </w:style>
  <w:style w:type="paragraph" w:customStyle="1" w:styleId="5EFB8116204D40B7969E1C682C7D6BD1">
    <w:name w:val="5EFB8116204D40B7969E1C682C7D6BD1"/>
    <w:rsid w:val="002450A8"/>
  </w:style>
  <w:style w:type="paragraph" w:customStyle="1" w:styleId="52FDE6A6D0AA4885A11783194E71B368">
    <w:name w:val="52FDE6A6D0AA4885A11783194E71B368"/>
    <w:rsid w:val="002450A8"/>
  </w:style>
  <w:style w:type="paragraph" w:customStyle="1" w:styleId="006FC3B25FCD442C84F9C10D1DFB733B">
    <w:name w:val="006FC3B25FCD442C84F9C10D1DFB733B"/>
    <w:rsid w:val="002450A8"/>
  </w:style>
  <w:style w:type="paragraph" w:customStyle="1" w:styleId="B0E12F8B5BAB42E68F6504FD637AA551">
    <w:name w:val="B0E12F8B5BAB42E68F6504FD637AA551"/>
    <w:rsid w:val="002450A8"/>
  </w:style>
  <w:style w:type="paragraph" w:customStyle="1" w:styleId="DE8BC9535E614A5EBFB9CD5298E1C115">
    <w:name w:val="DE8BC9535E614A5EBFB9CD5298E1C115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BD83AE7999EC4D158BAD9749B1D870F1">
    <w:name w:val="BD83AE7999EC4D158BAD9749B1D870F1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E7B2F2A2E0DF4B4191942103DA2980A1">
    <w:name w:val="E7B2F2A2E0DF4B4191942103DA2980A1"/>
    <w:rsid w:val="002450A8"/>
  </w:style>
  <w:style w:type="paragraph" w:customStyle="1" w:styleId="01D830D3C3604A0B9D4622A9B238A1011">
    <w:name w:val="01D830D3C3604A0B9D4622A9B238A10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1">
    <w:name w:val="5E4CB930CAB544B99C6DA5A6DE116FB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1">
    <w:name w:val="E8814A8204CB4E2B96C63DE241CC1963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1">
    <w:name w:val="F0223890D67348F8B755B163E8331B6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1">
    <w:name w:val="44A40BE0B0BE4E9C80629C011E10C9A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1">
    <w:name w:val="BDD92709007940F984FD98E15939C866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1">
    <w:name w:val="345634E01B6044FE81FD94811BFA95D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1">
    <w:name w:val="1EC13502801345FE90F79E76AE8A4B0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1">
    <w:name w:val="6ACE2DA58E754C649A53C259DCF7777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1">
    <w:name w:val="A96FE4367636458096E39FE8C4A510C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1">
    <w:name w:val="DFDF0DA563EE4E3FAFBB41A2F836638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1">
    <w:name w:val="0E37945E2751455F937F86B0E056D2F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1">
    <w:name w:val="7C03006BB19A439CAE39F478359EC3A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1">
    <w:name w:val="29702A461AD04D29B8AB754CCDFDC84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1">
    <w:name w:val="D1B2E8CEA4A74583903A98555A713CE4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1">
    <w:name w:val="2986A86EEC87415ABDDFDC6BE2FD235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1">
    <w:name w:val="BFAE2B4BF24242B286ACFE024C42970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1">
    <w:name w:val="7FEA08C0BD5A4CF1ACA785DB0166978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1">
    <w:name w:val="719440240F7A4B6F96B7D9DD815F64D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1">
    <w:name w:val="B3D878CB97054851AF5B72329E5C018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1">
    <w:name w:val="140F1F4F42AA4587B6013DF4833F23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1">
    <w:name w:val="805DA9831A2B418ABA16AD33D1F02920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1">
    <w:name w:val="A7E9330A32D4422C881E3A8D762B0B3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1">
    <w:name w:val="8D0988D4A92A4A3097CCBBD67E25509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1">
    <w:name w:val="8C788F6F507D4D83BC718D7DABC2994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1">
    <w:name w:val="5FF584066F5F4F90AAA72CE64A87469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1">
    <w:name w:val="5EFB8116204D40B7969E1C682C7D6BD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1">
    <w:name w:val="52FDE6A6D0AA4885A11783194E71B36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1">
    <w:name w:val="006FC3B25FCD442C84F9C10D1DFB733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1">
    <w:name w:val="DE8BC9535E614A5EBFB9CD5298E1C115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1">
    <w:name w:val="BD83AE7999EC4D158BAD9749B1D870F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1">
    <w:name w:val="E7B2F2A2E0DF4B4191942103DA2980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75</TotalTime>
  <Pages>15</Pages>
  <Words>3780</Words>
  <Characters>22305</Characters>
  <Application>Microsoft Office Word</Application>
  <DocSecurity>0</DocSecurity>
  <Lines>185</Lines>
  <Paragraphs>52</Paragraphs>
  <ScaleCrop>false</ScaleCrop>
  <Company>SŽDC s.o.</Company>
  <LinksUpToDate>false</LinksUpToDate>
  <CharactersWithSpaces>26033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Malínská Hana</cp:lastModifiedBy>
  <cp:revision>76</cp:revision>
  <cp:lastPrinted>2019-03-07T14:42:00Z</cp:lastPrinted>
  <dcterms:created xsi:type="dcterms:W3CDTF">2025-08-26T09:04:00Z</dcterms:created>
  <dcterms:modified xsi:type="dcterms:W3CDTF">2026-04-30T10:53:00Z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